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272" w:rsidRPr="004E7C35" w:rsidRDefault="00BC5272" w:rsidP="008623DC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4E7C35">
        <w:rPr>
          <w:rFonts w:ascii="Helv" w:hAnsi="Helv"/>
          <w:b/>
          <w:bCs/>
          <w:color w:val="000000"/>
          <w:sz w:val="18"/>
          <w:szCs w:val="18"/>
          <w:lang w:val="cs-CZ"/>
        </w:rPr>
        <w:t>MPHB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31</w:t>
      </w:r>
      <w:r w:rsidRPr="004E7C35">
        <w:rPr>
          <w:rFonts w:ascii="Helv" w:hAnsi="Helv"/>
          <w:b/>
          <w:bCs/>
          <w:color w:val="000000"/>
          <w:sz w:val="18"/>
          <w:szCs w:val="18"/>
          <w:lang w:val="cs-CZ"/>
        </w:rPr>
        <w:t>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1</w:t>
      </w:r>
    </w:p>
    <w:p w:rsidR="00BC5272" w:rsidRDefault="00BC5272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BC5272" w:rsidRDefault="00BC5272" w:rsidP="00B965D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B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BC5272" w:rsidRDefault="00BC5272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BC5272" w:rsidRDefault="00BC5272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BC5272" w:rsidRDefault="00BC5272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BC5272" w:rsidRDefault="00BC5272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C5272" w:rsidRDefault="00BC5272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C5272" w:rsidRPr="00292291" w:rsidRDefault="00BC5272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BC5272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C5272" w:rsidRPr="00292291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BC5272" w:rsidRPr="00292291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BC5272" w:rsidRPr="00292291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BC5272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C5272" w:rsidRDefault="00BC5272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>
        <w:rPr>
          <w:rFonts w:ascii="Helv" w:hAnsi="Helv"/>
          <w:color w:val="000000"/>
          <w:sz w:val="18"/>
          <w:szCs w:val="18"/>
          <w:lang w:val="en-US"/>
        </w:rPr>
        <w:t>C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frequency</w:t>
      </w:r>
    </w:p>
    <w:p w:rsidR="00BC5272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BC5272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C5272" w:rsidRPr="00292291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BC5272" w:rsidRPr="00292291" w:rsidRDefault="00BC5272" w:rsidP="004F46E0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socket-inlet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IEC603</w:t>
      </w:r>
      <w:r>
        <w:rPr>
          <w:rFonts w:ascii="Helv" w:hAnsi="Helv"/>
          <w:color w:val="000000"/>
          <w:sz w:val="18"/>
          <w:szCs w:val="18"/>
          <w:lang w:val="en-US"/>
        </w:rPr>
        <w:t>20 C20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230Vac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/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BC5272" w:rsidRPr="00292291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BC5272" w:rsidRPr="00292291" w:rsidRDefault="00BC5272" w:rsidP="00F140C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21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BC5272" w:rsidRPr="00292291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C5272" w:rsidRPr="00292291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BC5272" w:rsidRPr="00292291" w:rsidRDefault="00BC5272" w:rsidP="008623D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916.5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BC5272" w:rsidRPr="00292291" w:rsidRDefault="00BC5272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BC5272" w:rsidRPr="00292291" w:rsidRDefault="00BC5272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BC5272" w:rsidRPr="00292291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p w:rsidR="00BC5272" w:rsidRPr="00292291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BC5272" w:rsidRPr="006F32EF" w:rsidRDefault="00BC527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C5272" w:rsidRPr="006F32EF" w:rsidRDefault="00BC527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BC5272" w:rsidRDefault="00BC527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BC5272" w:rsidRPr="00292291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C5272" w:rsidRPr="006F32EF" w:rsidRDefault="00BC527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BC5272" w:rsidRDefault="00BC5272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BC5272" w:rsidRPr="00292291" w:rsidRDefault="00BC5272" w:rsidP="00A7207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BC5272" w:rsidRPr="00292291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C5272" w:rsidRPr="00292291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BC5272" w:rsidRPr="00292291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E2816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BC5272" w:rsidRPr="00292291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BC5272" w:rsidRPr="00292291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BC5272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BC5272" w:rsidRPr="00292291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C5272" w:rsidRPr="00292291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BC5272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BC5272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C5272" w:rsidRPr="00292291" w:rsidRDefault="00BC527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BC5272" w:rsidRPr="00292291" w:rsidSect="00A84B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30307"/>
    <w:multiLevelType w:val="hybridMultilevel"/>
    <w:tmpl w:val="C888A5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36CE5"/>
    <w:rsid w:val="00156FAA"/>
    <w:rsid w:val="001A7A8B"/>
    <w:rsid w:val="00201C0C"/>
    <w:rsid w:val="002812AC"/>
    <w:rsid w:val="00291BB3"/>
    <w:rsid w:val="00292291"/>
    <w:rsid w:val="003915FC"/>
    <w:rsid w:val="003A0C27"/>
    <w:rsid w:val="003B636F"/>
    <w:rsid w:val="003C4B0F"/>
    <w:rsid w:val="003E728E"/>
    <w:rsid w:val="0046260E"/>
    <w:rsid w:val="004D1249"/>
    <w:rsid w:val="004E7C35"/>
    <w:rsid w:val="004F46E0"/>
    <w:rsid w:val="00511CA8"/>
    <w:rsid w:val="00523BE8"/>
    <w:rsid w:val="005A3E8F"/>
    <w:rsid w:val="005F285E"/>
    <w:rsid w:val="00667137"/>
    <w:rsid w:val="006B517B"/>
    <w:rsid w:val="006F32EF"/>
    <w:rsid w:val="00734290"/>
    <w:rsid w:val="007C4842"/>
    <w:rsid w:val="008623DC"/>
    <w:rsid w:val="0090160B"/>
    <w:rsid w:val="00930195"/>
    <w:rsid w:val="00A0787F"/>
    <w:rsid w:val="00A7207F"/>
    <w:rsid w:val="00A77376"/>
    <w:rsid w:val="00A84BAC"/>
    <w:rsid w:val="00B965DC"/>
    <w:rsid w:val="00BC2E70"/>
    <w:rsid w:val="00BC5272"/>
    <w:rsid w:val="00C754DF"/>
    <w:rsid w:val="00CF07EB"/>
    <w:rsid w:val="00D038C4"/>
    <w:rsid w:val="00DB3B21"/>
    <w:rsid w:val="00DE2816"/>
    <w:rsid w:val="00EB6089"/>
    <w:rsid w:val="00EC4B47"/>
    <w:rsid w:val="00F140CC"/>
    <w:rsid w:val="00F52A33"/>
    <w:rsid w:val="00F541FD"/>
    <w:rsid w:val="00FA4B7B"/>
    <w:rsid w:val="00FB4E6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7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293</Words>
  <Characters>1734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MPHB1244</dc:title>
  <dc:subject/>
  <dc:creator>Hofbauer, Thomas [NETPWR/KNURR/DE]</dc:creator>
  <cp:keywords/>
  <dc:description/>
  <cp:lastModifiedBy>takacr</cp:lastModifiedBy>
  <cp:revision>4</cp:revision>
  <dcterms:created xsi:type="dcterms:W3CDTF">2013-11-25T13:20:00Z</dcterms:created>
  <dcterms:modified xsi:type="dcterms:W3CDTF">2013-11-26T12:45:00Z</dcterms:modified>
</cp:coreProperties>
</file>